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97C" w:rsidRDefault="0078497C" w:rsidP="007849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TOKER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78497C" w:rsidRDefault="0078497C" w:rsidP="007849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8497C" w:rsidRDefault="0078497C" w:rsidP="007849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97C" w:rsidRDefault="0078497C" w:rsidP="007849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97C" w:rsidRDefault="0078497C" w:rsidP="0078497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78497C" w:rsidRDefault="0078497C" w:rsidP="007849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p.73)</w:t>
      </w:r>
    </w:p>
    <w:p w:rsidR="0078497C" w:rsidRDefault="0078497C" w:rsidP="007849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97C" w:rsidRDefault="0078497C" w:rsidP="007849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8497C" w:rsidRDefault="0078497C" w:rsidP="007849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  <w:bookmarkStart w:id="0" w:name="_GoBack"/>
      <w:bookmarkEnd w:id="0"/>
    </w:p>
    <w:sectPr w:rsidR="00DD5B8A" w:rsidRPr="007849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97C" w:rsidRDefault="0078497C" w:rsidP="00564E3C">
      <w:pPr>
        <w:spacing w:after="0" w:line="240" w:lineRule="auto"/>
      </w:pPr>
      <w:r>
        <w:separator/>
      </w:r>
    </w:p>
  </w:endnote>
  <w:endnote w:type="continuationSeparator" w:id="0">
    <w:p w:rsidR="0078497C" w:rsidRDefault="0078497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8497C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97C" w:rsidRDefault="0078497C" w:rsidP="00564E3C">
      <w:pPr>
        <w:spacing w:after="0" w:line="240" w:lineRule="auto"/>
      </w:pPr>
      <w:r>
        <w:separator/>
      </w:r>
    </w:p>
  </w:footnote>
  <w:footnote w:type="continuationSeparator" w:id="0">
    <w:p w:rsidR="0078497C" w:rsidRDefault="0078497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7C"/>
    <w:rsid w:val="00372DC6"/>
    <w:rsid w:val="00564E3C"/>
    <w:rsid w:val="0064591D"/>
    <w:rsid w:val="0078497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AABFA"/>
  <w15:chartTrackingRefBased/>
  <w15:docId w15:val="{2EB9F30A-425B-431A-847D-1316E19A5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2016-01-28T16:44:00Z</dcterms:created>
  <dcterms:modified xsi:type="dcterms:W3CDTF">2016-01-28T16:44:00Z</dcterms:modified>
</cp:coreProperties>
</file>